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A6C" w:rsidRDefault="006B7A6C" w:rsidP="006B7A6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Richard STONE</w:t>
      </w:r>
      <w:r>
        <w:t xml:space="preserve">   </w:t>
      </w:r>
      <w:proofErr w:type="gramStart"/>
      <w:r>
        <w:t xml:space="preserve">   (</w:t>
      </w:r>
      <w:proofErr w:type="gramEnd"/>
      <w:r>
        <w:t>fl.1496)</w:t>
      </w:r>
    </w:p>
    <w:p w:rsidR="006B7A6C" w:rsidRDefault="006B7A6C" w:rsidP="006B7A6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Elmstead</w:t>
      </w:r>
      <w:proofErr w:type="spellEnd"/>
      <w:r>
        <w:t>, Kent.</w:t>
      </w:r>
    </w:p>
    <w:p w:rsidR="006B7A6C" w:rsidRDefault="006B7A6C" w:rsidP="006B7A6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B7A6C" w:rsidRDefault="006B7A6C" w:rsidP="006B7A6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B7A6C" w:rsidRDefault="006B7A6C" w:rsidP="006B7A6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1496</w:t>
      </w:r>
      <w:r>
        <w:tab/>
        <w:t>He made his Will.  (Plomer p.453)</w:t>
      </w:r>
    </w:p>
    <w:p w:rsidR="006B7A6C" w:rsidRDefault="006B7A6C" w:rsidP="006B7A6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B7A6C" w:rsidRDefault="006B7A6C" w:rsidP="006B7A6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B7A6C" w:rsidRDefault="006B7A6C" w:rsidP="006B7A6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 June 2017</w:t>
      </w:r>
    </w:p>
    <w:p w:rsidR="006B2F86" w:rsidRPr="00E71FC3" w:rsidRDefault="006B7A6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A6C" w:rsidRDefault="006B7A6C" w:rsidP="00E71FC3">
      <w:pPr>
        <w:spacing w:after="0" w:line="240" w:lineRule="auto"/>
      </w:pPr>
      <w:r>
        <w:separator/>
      </w:r>
    </w:p>
  </w:endnote>
  <w:endnote w:type="continuationSeparator" w:id="0">
    <w:p w:rsidR="006B7A6C" w:rsidRDefault="006B7A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A6C" w:rsidRDefault="006B7A6C" w:rsidP="00E71FC3">
      <w:pPr>
        <w:spacing w:after="0" w:line="240" w:lineRule="auto"/>
      </w:pPr>
      <w:r>
        <w:separator/>
      </w:r>
    </w:p>
  </w:footnote>
  <w:footnote w:type="continuationSeparator" w:id="0">
    <w:p w:rsidR="006B7A6C" w:rsidRDefault="006B7A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A6C"/>
    <w:rsid w:val="001A7C09"/>
    <w:rsid w:val="00577BD5"/>
    <w:rsid w:val="00656CBA"/>
    <w:rsid w:val="006A1F77"/>
    <w:rsid w:val="006B7A6C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DA4440-263A-436C-A965-9782671F3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2017-06-05T15:28:00Z</dcterms:created>
  <dcterms:modified xsi:type="dcterms:W3CDTF">2017-06-05T15:29:00Z</dcterms:modified>
</cp:coreProperties>
</file>